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030EA2" w14:textId="77777777" w:rsidR="0092158C" w:rsidRDefault="0092158C" w:rsidP="00921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UNDERWODE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5515CC" w14:textId="77777777" w:rsidR="0092158C" w:rsidRDefault="0092158C" w:rsidP="0092158C">
      <w:pPr>
        <w:rPr>
          <w:rFonts w:ascii="Times New Roman" w:hAnsi="Times New Roman" w:cs="Times New Roman"/>
        </w:rPr>
      </w:pPr>
    </w:p>
    <w:p w14:paraId="02320EC0" w14:textId="77777777" w:rsidR="0092158C" w:rsidRDefault="0092158C" w:rsidP="0092158C">
      <w:pPr>
        <w:rPr>
          <w:rFonts w:ascii="Times New Roman" w:hAnsi="Times New Roman" w:cs="Times New Roman"/>
        </w:rPr>
      </w:pPr>
    </w:p>
    <w:p w14:paraId="556C94D8" w14:textId="77777777" w:rsidR="0092158C" w:rsidRDefault="0092158C" w:rsidP="00921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Philip </w:t>
      </w:r>
      <w:proofErr w:type="spellStart"/>
      <w:r>
        <w:rPr>
          <w:rFonts w:ascii="Times New Roman" w:hAnsi="Times New Roman" w:cs="Times New Roman"/>
        </w:rPr>
        <w:t>Kynot</w:t>
      </w:r>
      <w:proofErr w:type="spellEnd"/>
      <w:r>
        <w:rPr>
          <w:rFonts w:ascii="Times New Roman" w:hAnsi="Times New Roman" w:cs="Times New Roman"/>
        </w:rPr>
        <w:t xml:space="preserve"> of Maidstone, Kent(q.v.),</w:t>
      </w:r>
    </w:p>
    <w:p w14:paraId="41970C0C" w14:textId="77777777" w:rsidR="0092158C" w:rsidRDefault="0092158C" w:rsidP="00921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Walder</w:t>
      </w:r>
      <w:proofErr w:type="spellEnd"/>
      <w:r>
        <w:rPr>
          <w:rFonts w:ascii="Times New Roman" w:hAnsi="Times New Roman" w:cs="Times New Roman"/>
        </w:rPr>
        <w:t xml:space="preserve"> of Sevenoaks(q.v.).</w:t>
      </w:r>
    </w:p>
    <w:p w14:paraId="5AB5F037" w14:textId="77777777" w:rsidR="0092158C" w:rsidRDefault="0092158C" w:rsidP="00921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0CD4F3E" w14:textId="77777777" w:rsidR="0092158C" w:rsidRDefault="0092158C" w:rsidP="0092158C">
      <w:pPr>
        <w:rPr>
          <w:rFonts w:ascii="Times New Roman" w:hAnsi="Times New Roman" w:cs="Times New Roman"/>
        </w:rPr>
      </w:pPr>
    </w:p>
    <w:p w14:paraId="2F65A829" w14:textId="77777777" w:rsidR="0092158C" w:rsidRDefault="0092158C" w:rsidP="0092158C">
      <w:pPr>
        <w:rPr>
          <w:rFonts w:ascii="Times New Roman" w:hAnsi="Times New Roman" w:cs="Times New Roman"/>
        </w:rPr>
      </w:pPr>
    </w:p>
    <w:p w14:paraId="69F0EDEE" w14:textId="77777777" w:rsidR="0092158C" w:rsidRDefault="0092158C" w:rsidP="009215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March 2019</w:t>
      </w:r>
    </w:p>
    <w:p w14:paraId="4BCEFC78" w14:textId="77777777" w:rsidR="006B2F86" w:rsidRPr="00E71FC3" w:rsidRDefault="009215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94CAA6" w14:textId="77777777" w:rsidR="0092158C" w:rsidRDefault="0092158C" w:rsidP="00E71FC3">
      <w:r>
        <w:separator/>
      </w:r>
    </w:p>
  </w:endnote>
  <w:endnote w:type="continuationSeparator" w:id="0">
    <w:p w14:paraId="7A5B6E0A" w14:textId="77777777" w:rsidR="0092158C" w:rsidRDefault="009215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1B4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B85B53" w14:textId="77777777" w:rsidR="0092158C" w:rsidRDefault="0092158C" w:rsidP="00E71FC3">
      <w:r>
        <w:separator/>
      </w:r>
    </w:p>
  </w:footnote>
  <w:footnote w:type="continuationSeparator" w:id="0">
    <w:p w14:paraId="15ECDA01" w14:textId="77777777" w:rsidR="0092158C" w:rsidRDefault="009215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58C"/>
    <w:rsid w:val="001A7C09"/>
    <w:rsid w:val="00577BD5"/>
    <w:rsid w:val="00656CBA"/>
    <w:rsid w:val="006A1F77"/>
    <w:rsid w:val="00733BE7"/>
    <w:rsid w:val="0092158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9DF6E"/>
  <w15:chartTrackingRefBased/>
  <w15:docId w15:val="{44960A36-6664-4160-8B2A-532259C30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15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2019-03-12T20:10:00Z</dcterms:created>
  <dcterms:modified xsi:type="dcterms:W3CDTF">2019-03-12T20:11:00Z</dcterms:modified>
</cp:coreProperties>
</file>